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326E54" w14:textId="77777777" w:rsidR="00AF6E9D" w:rsidRDefault="00AF6E9D">
      <w:r>
        <w:separator/>
      </w:r>
    </w:p>
  </w:endnote>
  <w:endnote w:type="continuationSeparator" w:id="0">
    <w:p w14:paraId="59D86FFE" w14:textId="77777777" w:rsidR="00AF6E9D" w:rsidRDefault="00AF6E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charset w:val="4D"/>
    <w:family w:val="swiss"/>
    <w:pitch w:val="variable"/>
    <w:sig w:usb0="8000002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19B150" w14:textId="77777777" w:rsidR="00DF78B2" w:rsidRDefault="00DF78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F561BA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76621B04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22FDAE91" w14:textId="66BCDC73" w:rsidR="002903D8" w:rsidRPr="00C2612F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bookmarkStart w:id="0" w:name="_GoBack"/>
    <w:r w:rsidRPr="00C2612F">
      <w:rPr>
        <w:rFonts w:ascii="Arial" w:hAnsi="Arial" w:cs="Arial"/>
        <w:color w:val="A6A6A6" w:themeColor="background1" w:themeShade="A6"/>
        <w:sz w:val="14"/>
        <w:szCs w:val="14"/>
      </w:rPr>
      <w:t xml:space="preserve">Diversity and Inclusion are a part of Cornell University’s heritage. </w:t>
    </w:r>
  </w:p>
  <w:p w14:paraId="1C91DDFB" w14:textId="2A385F10" w:rsidR="002903D8" w:rsidRPr="00C2612F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C2612F">
      <w:rPr>
        <w:rFonts w:ascii="Arial" w:hAnsi="Arial" w:cs="Arial"/>
        <w:color w:val="A6A6A6" w:themeColor="background1" w:themeShade="A6"/>
        <w:sz w:val="14"/>
        <w:szCs w:val="14"/>
      </w:rPr>
      <w:t>We are a recognized employer and educator valuing AA/EEO, Protected Veterans, and Individuals with Disabilities.</w:t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956D27" w14:textId="77777777" w:rsidR="00AF6E9D" w:rsidRDefault="00AF6E9D">
      <w:r>
        <w:separator/>
      </w:r>
    </w:p>
  </w:footnote>
  <w:footnote w:type="continuationSeparator" w:id="0">
    <w:p w14:paraId="0F29BEC5" w14:textId="77777777" w:rsidR="00AF6E9D" w:rsidRDefault="00AF6E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878E05" w14:textId="77777777" w:rsidR="00DF78B2" w:rsidRDefault="00DF78B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58FE520F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3239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45" y="21442"/>
                  <wp:lineTo x="21445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39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56B2AAD2" w:rsidR="00DC51DD" w:rsidRPr="00DF78B2" w:rsidRDefault="00DD2310" w:rsidP="000C7F74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</w:t>
                          </w:r>
                          <w:r w:rsidR="00FB01F4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 xml:space="preserve"> </w:t>
                          </w:r>
                          <w:r w:rsidR="000C7F74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Art</w:t>
                          </w:r>
                          <w:r w:rsidR="002903D8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41F6A281" w:rsidR="002903D8" w:rsidRPr="00DF78B2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 xml:space="preserve">224 </w:t>
                          </w:r>
                          <w:proofErr w:type="spellStart"/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Tjaden</w:t>
                          </w:r>
                          <w:proofErr w:type="spellEnd"/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 xml:space="preserve"> Hall</w:t>
                          </w:r>
                        </w:p>
                        <w:p w14:paraId="25167C52" w14:textId="77777777" w:rsidR="002903D8" w:rsidRPr="00DF78B2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6321753B" w:rsidR="002903D8" w:rsidRPr="00DF78B2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6730</w:t>
                          </w:r>
                        </w:p>
                        <w:p w14:paraId="632299DC" w14:textId="5C7E3244" w:rsidR="002903D8" w:rsidRPr="00DF78B2" w:rsidRDefault="000C7F74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artdepartment</w:t>
                          </w:r>
                          <w:r w:rsidR="00DD2310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3.05pt;margin-top:39.75pt;width:104.25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" filled="f" stroked="f">
              <v:textbox inset="0,0,0,0">
                <w:txbxContent>
                  <w:p w14:paraId="185922F1" w14:textId="56B2AAD2" w:rsidR="00DC51DD" w:rsidRPr="00DF78B2" w:rsidRDefault="00DD2310" w:rsidP="000C7F74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</w:t>
                    </w:r>
                    <w:r w:rsidR="00FB01F4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 xml:space="preserve"> </w:t>
                    </w:r>
                    <w:r w:rsidR="000C7F74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Art</w:t>
                    </w:r>
                    <w:r w:rsidR="002903D8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41F6A281" w:rsidR="002903D8" w:rsidRPr="00DF78B2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 xml:space="preserve">224 </w:t>
                    </w:r>
                    <w:proofErr w:type="spellStart"/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Tjaden</w:t>
                    </w:r>
                    <w:proofErr w:type="spellEnd"/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 xml:space="preserve"> Hall</w:t>
                    </w:r>
                  </w:p>
                  <w:p w14:paraId="25167C52" w14:textId="77777777" w:rsidR="002903D8" w:rsidRPr="00DF78B2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6321753B" w:rsidR="002903D8" w:rsidRPr="00DF78B2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6730</w:t>
                    </w:r>
                  </w:p>
                  <w:p w14:paraId="632299DC" w14:textId="5C7E3244" w:rsidR="002903D8" w:rsidRPr="00DF78B2" w:rsidRDefault="000C7F74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artdepartment</w:t>
                    </w:r>
                    <w:r w:rsidR="00DD2310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0C7F74"/>
    <w:rsid w:val="00113E06"/>
    <w:rsid w:val="002256D8"/>
    <w:rsid w:val="002903D8"/>
    <w:rsid w:val="002A6561"/>
    <w:rsid w:val="00314341"/>
    <w:rsid w:val="003207F5"/>
    <w:rsid w:val="00340015"/>
    <w:rsid w:val="004007EA"/>
    <w:rsid w:val="00421BA9"/>
    <w:rsid w:val="00443B36"/>
    <w:rsid w:val="004463A4"/>
    <w:rsid w:val="004C0877"/>
    <w:rsid w:val="004C7C68"/>
    <w:rsid w:val="004F7CC9"/>
    <w:rsid w:val="00510CC5"/>
    <w:rsid w:val="005542CE"/>
    <w:rsid w:val="005A746A"/>
    <w:rsid w:val="005E739D"/>
    <w:rsid w:val="005F2A7F"/>
    <w:rsid w:val="00603489"/>
    <w:rsid w:val="00623069"/>
    <w:rsid w:val="0066178D"/>
    <w:rsid w:val="006C47D6"/>
    <w:rsid w:val="006E46CB"/>
    <w:rsid w:val="0070785A"/>
    <w:rsid w:val="007570DE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A32031"/>
    <w:rsid w:val="00AA115A"/>
    <w:rsid w:val="00AF6E9D"/>
    <w:rsid w:val="00B104A5"/>
    <w:rsid w:val="00BA5FB3"/>
    <w:rsid w:val="00BE06AE"/>
    <w:rsid w:val="00BE1B2B"/>
    <w:rsid w:val="00BF15DE"/>
    <w:rsid w:val="00C2612F"/>
    <w:rsid w:val="00C32655"/>
    <w:rsid w:val="00C86117"/>
    <w:rsid w:val="00C96661"/>
    <w:rsid w:val="00CC5496"/>
    <w:rsid w:val="00CC6DF7"/>
    <w:rsid w:val="00D12F94"/>
    <w:rsid w:val="00D240E3"/>
    <w:rsid w:val="00D3768D"/>
    <w:rsid w:val="00D61731"/>
    <w:rsid w:val="00DB6C1F"/>
    <w:rsid w:val="00DC51DD"/>
    <w:rsid w:val="00DD2310"/>
    <w:rsid w:val="00DF78B2"/>
    <w:rsid w:val="00E31D0D"/>
    <w:rsid w:val="00E52AA3"/>
    <w:rsid w:val="00E81216"/>
    <w:rsid w:val="00E83DD5"/>
    <w:rsid w:val="00EC3C24"/>
    <w:rsid w:val="00EE49BF"/>
    <w:rsid w:val="00EF2687"/>
    <w:rsid w:val="00F16517"/>
    <w:rsid w:val="00F27240"/>
    <w:rsid w:val="00F46801"/>
    <w:rsid w:val="00F669EE"/>
    <w:rsid w:val="00FB01F4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AAP Letterhead-template-071619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Heath Garner</cp:lastModifiedBy>
  <cp:revision>6</cp:revision>
  <cp:lastPrinted>2019-07-16T14:48:00Z</cp:lastPrinted>
  <dcterms:created xsi:type="dcterms:W3CDTF">2021-08-17T20:17:00Z</dcterms:created>
  <dcterms:modified xsi:type="dcterms:W3CDTF">2021-11-15T18:40:00Z</dcterms:modified>
</cp:coreProperties>
</file>