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885D9" w14:textId="785D9BE1" w:rsidR="00BE1B2B" w:rsidRPr="00BE1B2B" w:rsidRDefault="00BE1B2B" w:rsidP="00BE1B2B">
      <w:pPr>
        <w:tabs>
          <w:tab w:val="left" w:pos="2160"/>
        </w:tabs>
      </w:pPr>
    </w:p>
    <w:sectPr w:rsidR="00BE1B2B" w:rsidRPr="00BE1B2B" w:rsidSect="002903D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2880" w:right="1440" w:bottom="720" w:left="1152" w:header="864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AC53F8" w14:textId="77777777" w:rsidR="00F5204A" w:rsidRDefault="00F5204A">
      <w:r>
        <w:separator/>
      </w:r>
    </w:p>
  </w:endnote>
  <w:endnote w:type="continuationSeparator" w:id="0">
    <w:p w14:paraId="3287174E" w14:textId="77777777" w:rsidR="00F5204A" w:rsidRDefault="00F520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 LT Com 55 Roman">
    <w:altName w:val="Arial"/>
    <w:panose1 w:val="02000503000000000000"/>
    <w:charset w:val="4D"/>
    <w:family w:val="auto"/>
    <w:pitch w:val="variable"/>
    <w:sig w:usb0="800000AF" w:usb1="4000204A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06C28B" w14:textId="77777777" w:rsidR="000B3266" w:rsidRDefault="000B326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91DDFB" w14:textId="45E76AC3" w:rsidR="002903D8" w:rsidRPr="004E57D2" w:rsidRDefault="004E57D2" w:rsidP="000B3266">
    <w:pPr>
      <w:pStyle w:val="Footer"/>
      <w:tabs>
        <w:tab w:val="clear" w:pos="4320"/>
      </w:tabs>
      <w:spacing w:before="600"/>
      <w:jc w:val="center"/>
      <w:rPr>
        <w:rFonts w:ascii="Helvetica" w:hAnsi="Helvetica"/>
        <w:sz w:val="15"/>
        <w:szCs w:val="15"/>
      </w:rPr>
    </w:pPr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With a founding principle of “... any person ... any study,” Cornell is an </w:t>
    </w:r>
    <w:hyperlink r:id="rId1" w:tgtFrame="_blank" w:history="1">
      <w:r w:rsidRPr="0063595D">
        <w:rPr>
          <w:rStyle w:val="Hyperlink"/>
          <w:rFonts w:ascii="Helvetica" w:hAnsi="Helvetica"/>
          <w:color w:val="337AB7"/>
          <w:sz w:val="15"/>
          <w:szCs w:val="15"/>
          <w:shd w:val="clear" w:color="auto" w:fill="FFFFFF"/>
        </w:rPr>
        <w:t>equal opportunity employer and educator</w:t>
      </w:r>
    </w:hyperlink>
    <w:r w:rsidRPr="0063595D">
      <w:rPr>
        <w:rFonts w:ascii="Helvetica" w:hAnsi="Helvetica"/>
        <w:color w:val="333333"/>
        <w:sz w:val="15"/>
        <w:szCs w:val="15"/>
        <w:shd w:val="clear" w:color="auto" w:fill="FFFFFF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C24A24" w14:textId="77777777" w:rsidR="00D12F94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 w:cs="Arial"/>
        <w:color w:val="262626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 xml:space="preserve">Diversity and Inclusion are a part of Cornell University’s heritage. </w:t>
    </w:r>
  </w:p>
  <w:p w14:paraId="79A30B69" w14:textId="77777777" w:rsidR="009408DC" w:rsidRPr="00B104A5" w:rsidRDefault="00D12F94" w:rsidP="00D12F94">
    <w:pPr>
      <w:pStyle w:val="Footer"/>
      <w:tabs>
        <w:tab w:val="clear" w:pos="4320"/>
      </w:tabs>
      <w:jc w:val="center"/>
      <w:rPr>
        <w:rFonts w:ascii="Helvetica Neue LT Com 55 Roman" w:hAnsi="Helvetica Neue LT Com 55 Roman"/>
        <w:sz w:val="14"/>
        <w:szCs w:val="14"/>
      </w:rPr>
    </w:pPr>
    <w:r w:rsidRPr="00B104A5">
      <w:rPr>
        <w:rFonts w:ascii="Helvetica Neue LT Com 55 Roman" w:hAnsi="Helvetica Neue LT Com 55 Roman" w:cs="Arial"/>
        <w:color w:val="262626"/>
        <w:sz w:val="14"/>
        <w:szCs w:val="14"/>
      </w:rPr>
      <w:t>We are a recognized employer and educator valuing AA/EEO, Protected Veterans, and Individuals with Disabilities.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00A5C1" w14:textId="77777777" w:rsidR="00F5204A" w:rsidRDefault="00F5204A">
      <w:r>
        <w:separator/>
      </w:r>
    </w:p>
  </w:footnote>
  <w:footnote w:type="continuationSeparator" w:id="0">
    <w:p w14:paraId="32E83E0B" w14:textId="77777777" w:rsidR="00F5204A" w:rsidRDefault="00F520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E32BA" w14:textId="77777777" w:rsidR="000B3266" w:rsidRDefault="000B326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BD8CD5" w14:textId="52BBECBA" w:rsidR="002903D8" w:rsidRDefault="00DD2310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95BBC84" wp14:editId="4E9B45B6">
          <wp:simplePos x="0" y="0"/>
          <wp:positionH relativeFrom="margin">
            <wp:posOffset>-19050</wp:posOffset>
          </wp:positionH>
          <wp:positionV relativeFrom="paragraph">
            <wp:posOffset>3810</wp:posOffset>
          </wp:positionV>
          <wp:extent cx="2840355" cy="548640"/>
          <wp:effectExtent l="0" t="0" r="0" b="3810"/>
          <wp:wrapThrough wrapText="bothSides">
            <wp:wrapPolygon edited="0">
              <wp:start x="1159" y="0"/>
              <wp:lineTo x="0" y="4500"/>
              <wp:lineTo x="0" y="15000"/>
              <wp:lineTo x="1014" y="20250"/>
              <wp:lineTo x="1594" y="21000"/>
              <wp:lineTo x="21441" y="21000"/>
              <wp:lineTo x="21441" y="15000"/>
              <wp:lineTo x="20427" y="12000"/>
              <wp:lineTo x="21441" y="6750"/>
              <wp:lineTo x="21441" y="0"/>
              <wp:lineTo x="5070" y="0"/>
              <wp:lineTo x="1159" y="0"/>
            </wp:wrapPolygon>
          </wp:wrapThrough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CornellAAP-Master-collegeseal-100K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0355" cy="5486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903D8">
      <w:rPr>
        <w:noProof/>
        <w:lang w:bidi="he-IL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530A94F2" wp14:editId="58FE520F">
              <wp:simplePos x="0" y="0"/>
              <wp:positionH relativeFrom="margin">
                <wp:align>right</wp:align>
              </wp:positionH>
              <wp:positionV relativeFrom="topMargin">
                <wp:posOffset>504825</wp:posOffset>
              </wp:positionV>
              <wp:extent cx="1323975" cy="1304925"/>
              <wp:effectExtent l="0" t="0" r="9525" b="9525"/>
              <wp:wrapTight wrapText="bothSides">
                <wp:wrapPolygon edited="0">
                  <wp:start x="0" y="0"/>
                  <wp:lineTo x="0" y="21442"/>
                  <wp:lineTo x="21445" y="21442"/>
                  <wp:lineTo x="21445" y="0"/>
                  <wp:lineTo x="0" y="0"/>
                </wp:wrapPolygon>
              </wp:wrapTight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23975" cy="1304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85922F1" w14:textId="56B2AAD2" w:rsidR="00DC51DD" w:rsidRPr="00DF78B2" w:rsidRDefault="00DD2310" w:rsidP="000C7F74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Department of</w:t>
                          </w:r>
                          <w:r w:rsidR="00FB01F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 xml:space="preserve"> </w:t>
                          </w:r>
                          <w:r w:rsidR="000C7F74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t>Art</w:t>
                          </w:r>
                          <w:r w:rsidR="002903D8" w:rsidRPr="00DF78B2">
                            <w:rPr>
                              <w:rFonts w:ascii="Arial" w:hAnsi="Arial" w:cs="Arial"/>
                              <w:b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FB618F"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[Name]</w:t>
                          </w:r>
                        </w:p>
                        <w:p w14:paraId="10A856CC" w14:textId="41F6A281" w:rsidR="002903D8" w:rsidRPr="00DF78B2" w:rsidRDefault="00FB618F" w:rsidP="002903D8">
                          <w:pPr>
                            <w:spacing w:line="240" w:lineRule="exact"/>
                            <w:ind w:right="-641"/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bCs/>
                              <w:kern w:val="18"/>
                              <w:sz w:val="17"/>
                              <w:szCs w:val="17"/>
                            </w:rPr>
                            <w:t>[Title]</w:t>
                          </w:r>
                          <w:r w:rsidR="002903D8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br/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224 Tjaden Hall</w:t>
                          </w:r>
                        </w:p>
                        <w:p w14:paraId="25167C52" w14:textId="77777777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Ithaca, NY 14853</w:t>
                          </w:r>
                        </w:p>
                        <w:p w14:paraId="6AAC0FB5" w14:textId="6321753B" w:rsidR="002903D8" w:rsidRPr="00DF78B2" w:rsidRDefault="002903D8" w:rsidP="002903D8">
                          <w:pPr>
                            <w:spacing w:line="204" w:lineRule="exact"/>
                            <w:ind w:right="-648"/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(607) 255-</w:t>
                          </w:r>
                          <w:r w:rsidR="000C7F74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6730</w:t>
                          </w:r>
                        </w:p>
                        <w:p w14:paraId="632299DC" w14:textId="5C7E3244" w:rsidR="002903D8" w:rsidRPr="00DF78B2" w:rsidRDefault="000C7F74" w:rsidP="002903D8">
                          <w:pPr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artdepartment</w:t>
                          </w:r>
                          <w:r w:rsidR="00DD2310" w:rsidRPr="00DF78B2">
                            <w:rPr>
                              <w:rFonts w:ascii="Arial" w:hAnsi="Arial" w:cs="Arial"/>
                              <w:kern w:val="18"/>
                              <w:sz w:val="17"/>
                              <w:szCs w:val="17"/>
                            </w:rPr>
                            <w:t>@cornell.edu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0A94F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3.05pt;margin-top:39.75pt;width:104.25pt;height:102.7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op-margin-area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" filled="f" stroked="f">
              <v:textbox inset="0,0,0,0">
                <w:txbxContent>
                  <w:p w14:paraId="185922F1" w14:textId="56B2AAD2" w:rsidR="00DC51DD" w:rsidRPr="00DF78B2" w:rsidRDefault="00DD2310" w:rsidP="000C7F74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Department of</w:t>
                    </w:r>
                    <w:r w:rsidR="00FB01F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 xml:space="preserve"> </w:t>
                    </w:r>
                    <w:r w:rsidR="000C7F74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t>Art</w:t>
                    </w:r>
                    <w:r w:rsidR="002903D8" w:rsidRPr="00DF78B2">
                      <w:rPr>
                        <w:rFonts w:ascii="Arial" w:hAnsi="Arial" w:cs="Arial"/>
                        <w:b/>
                        <w:kern w:val="18"/>
                        <w:sz w:val="17"/>
                        <w:szCs w:val="17"/>
                      </w:rPr>
                      <w:br/>
                    </w:r>
                    <w:r w:rsidR="00FB618F"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[Name]</w:t>
                    </w:r>
                  </w:p>
                  <w:p w14:paraId="10A856CC" w14:textId="41F6A281" w:rsidR="002903D8" w:rsidRPr="00DF78B2" w:rsidRDefault="00FB618F" w:rsidP="002903D8">
                    <w:pPr>
                      <w:spacing w:line="240" w:lineRule="exact"/>
                      <w:ind w:right="-641"/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bCs/>
                        <w:kern w:val="18"/>
                        <w:sz w:val="17"/>
                        <w:szCs w:val="17"/>
                      </w:rPr>
                      <w:t>[Title]</w:t>
                    </w:r>
                    <w:r w:rsidR="002903D8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br/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224 Tjaden Hall</w:t>
                    </w:r>
                  </w:p>
                  <w:p w14:paraId="25167C52" w14:textId="77777777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Ithaca, NY 14853</w:t>
                    </w:r>
                  </w:p>
                  <w:p w14:paraId="6AAC0FB5" w14:textId="6321753B" w:rsidR="002903D8" w:rsidRPr="00DF78B2" w:rsidRDefault="002903D8" w:rsidP="002903D8">
                    <w:pPr>
                      <w:spacing w:line="204" w:lineRule="exact"/>
                      <w:ind w:right="-648"/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(607) 255-</w:t>
                    </w:r>
                    <w:r w:rsidR="000C7F74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6730</w:t>
                    </w:r>
                  </w:p>
                  <w:p w14:paraId="632299DC" w14:textId="5C7E3244" w:rsidR="002903D8" w:rsidRPr="00DF78B2" w:rsidRDefault="000C7F74" w:rsidP="002903D8">
                    <w:pPr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artdepartment</w:t>
                    </w:r>
                    <w:r w:rsidR="00DD2310" w:rsidRPr="00DF78B2">
                      <w:rPr>
                        <w:rFonts w:ascii="Arial" w:hAnsi="Arial" w:cs="Arial"/>
                        <w:kern w:val="18"/>
                        <w:sz w:val="17"/>
                        <w:szCs w:val="17"/>
                      </w:rPr>
                      <w:t>@cornell.edu</w:t>
                    </w:r>
                  </w:p>
                </w:txbxContent>
              </v:textbox>
              <w10:wrap type="tight" anchorx="margin" anchory="margin"/>
              <w10:anchorlock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6C342E" w14:textId="5BB12C47" w:rsidR="009408DC" w:rsidRDefault="004C7C68" w:rsidP="00EC3C24">
    <w:pPr>
      <w:pStyle w:val="Header"/>
      <w:ind w:left="-270"/>
    </w:pPr>
    <w:r>
      <w:rPr>
        <w:noProof/>
      </w:rPr>
      <w:softHyphen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19250C1"/>
    <w:multiLevelType w:val="hybridMultilevel"/>
    <w:tmpl w:val="7C16B8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0C94258"/>
    <w:multiLevelType w:val="hybridMultilevel"/>
    <w:tmpl w:val="DC3A16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20861924">
    <w:abstractNumId w:val="1"/>
  </w:num>
  <w:num w:numId="2" w16cid:durableId="17287185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8"/>
  <w:embedSystemFonts/>
  <w:proofState w:spelling="clean" w:grammar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F73"/>
    <w:rsid w:val="00021746"/>
    <w:rsid w:val="0007765A"/>
    <w:rsid w:val="000B3266"/>
    <w:rsid w:val="000C7F74"/>
    <w:rsid w:val="00113E06"/>
    <w:rsid w:val="00200662"/>
    <w:rsid w:val="002256D8"/>
    <w:rsid w:val="002903D8"/>
    <w:rsid w:val="002A6561"/>
    <w:rsid w:val="00314341"/>
    <w:rsid w:val="003207F5"/>
    <w:rsid w:val="00340015"/>
    <w:rsid w:val="00343540"/>
    <w:rsid w:val="003A720A"/>
    <w:rsid w:val="004007EA"/>
    <w:rsid w:val="00421BA9"/>
    <w:rsid w:val="00443B36"/>
    <w:rsid w:val="004463A4"/>
    <w:rsid w:val="004C0877"/>
    <w:rsid w:val="004C7C68"/>
    <w:rsid w:val="004E198D"/>
    <w:rsid w:val="004E57D2"/>
    <w:rsid w:val="004F7CC9"/>
    <w:rsid w:val="00504B70"/>
    <w:rsid w:val="00510CC5"/>
    <w:rsid w:val="005542CE"/>
    <w:rsid w:val="005A746A"/>
    <w:rsid w:val="005E739D"/>
    <w:rsid w:val="005F2A7F"/>
    <w:rsid w:val="00603489"/>
    <w:rsid w:val="00623069"/>
    <w:rsid w:val="0066178D"/>
    <w:rsid w:val="00693DE2"/>
    <w:rsid w:val="006C47D6"/>
    <w:rsid w:val="006E46CB"/>
    <w:rsid w:val="0070785A"/>
    <w:rsid w:val="007570DE"/>
    <w:rsid w:val="007A1C4D"/>
    <w:rsid w:val="007B0CD0"/>
    <w:rsid w:val="00801C33"/>
    <w:rsid w:val="008324B3"/>
    <w:rsid w:val="008327BD"/>
    <w:rsid w:val="008446CA"/>
    <w:rsid w:val="0084696B"/>
    <w:rsid w:val="008656F4"/>
    <w:rsid w:val="00886415"/>
    <w:rsid w:val="008B79DC"/>
    <w:rsid w:val="008F3617"/>
    <w:rsid w:val="00937F73"/>
    <w:rsid w:val="009408DC"/>
    <w:rsid w:val="00946677"/>
    <w:rsid w:val="00961692"/>
    <w:rsid w:val="009964AB"/>
    <w:rsid w:val="00A32031"/>
    <w:rsid w:val="00A36EEE"/>
    <w:rsid w:val="00A85BFE"/>
    <w:rsid w:val="00AA115A"/>
    <w:rsid w:val="00AA2C8B"/>
    <w:rsid w:val="00AF6E9D"/>
    <w:rsid w:val="00B104A5"/>
    <w:rsid w:val="00BA5FB3"/>
    <w:rsid w:val="00BE06AE"/>
    <w:rsid w:val="00BE1B2B"/>
    <w:rsid w:val="00BF15DE"/>
    <w:rsid w:val="00C2612F"/>
    <w:rsid w:val="00C32655"/>
    <w:rsid w:val="00C86117"/>
    <w:rsid w:val="00C96661"/>
    <w:rsid w:val="00CC5496"/>
    <w:rsid w:val="00CC6DF7"/>
    <w:rsid w:val="00D12F94"/>
    <w:rsid w:val="00D240E3"/>
    <w:rsid w:val="00D3768D"/>
    <w:rsid w:val="00D61731"/>
    <w:rsid w:val="00DB6C1F"/>
    <w:rsid w:val="00DC51DD"/>
    <w:rsid w:val="00DD2310"/>
    <w:rsid w:val="00DF78B2"/>
    <w:rsid w:val="00E31D0D"/>
    <w:rsid w:val="00E52AA3"/>
    <w:rsid w:val="00E81216"/>
    <w:rsid w:val="00E83DD5"/>
    <w:rsid w:val="00EC3C24"/>
    <w:rsid w:val="00EE49BF"/>
    <w:rsid w:val="00EF2687"/>
    <w:rsid w:val="00F16517"/>
    <w:rsid w:val="00F27240"/>
    <w:rsid w:val="00F46801"/>
    <w:rsid w:val="00F5204A"/>
    <w:rsid w:val="00F669EE"/>
    <w:rsid w:val="00FB01F4"/>
    <w:rsid w:val="00FB6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."/>
  <w:listSeparator w:val=","/>
  <w14:docId w14:val="6DD381AA"/>
  <w15:docId w15:val="{5BCFCDB8-3870-4E8A-BC39-739FA8ED1B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2903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structions">
    <w:name w:val="Instructions"/>
    <w:basedOn w:val="Normal"/>
    <w:rsid w:val="00FA54E9"/>
    <w:pPr>
      <w:spacing w:line="220" w:lineRule="exact"/>
    </w:pPr>
    <w:rPr>
      <w:rFonts w:ascii="Lucida Sans" w:hAnsi="Lucida Sans"/>
      <w:color w:val="000080"/>
      <w:sz w:val="18"/>
      <w:lang w:eastAsia="ja-JP"/>
    </w:rPr>
  </w:style>
  <w:style w:type="paragraph" w:customStyle="1" w:styleId="BodyTextInstructions">
    <w:name w:val="Body Text Instructions"/>
    <w:basedOn w:val="BodyText"/>
    <w:rsid w:val="00FA54E9"/>
    <w:pPr>
      <w:spacing w:after="180"/>
    </w:pPr>
    <w:rPr>
      <w:rFonts w:ascii="Garamond" w:eastAsia="Times" w:hAnsi="Garamond"/>
      <w:sz w:val="22"/>
    </w:rPr>
  </w:style>
  <w:style w:type="character" w:customStyle="1" w:styleId="BodyTextIcon">
    <w:name w:val="Body Text Icon"/>
    <w:basedOn w:val="DefaultParagraphFont"/>
    <w:rsid w:val="00FA54E9"/>
    <w:rPr>
      <w:position w:val="-4"/>
    </w:rPr>
  </w:style>
  <w:style w:type="paragraph" w:styleId="BodyText">
    <w:name w:val="Body Text"/>
    <w:basedOn w:val="Normal"/>
    <w:rsid w:val="00FA54E9"/>
    <w:pPr>
      <w:spacing w:after="120"/>
    </w:pPr>
  </w:style>
  <w:style w:type="paragraph" w:styleId="Header">
    <w:name w:val="header"/>
    <w:basedOn w:val="Normal"/>
    <w:rsid w:val="00FA54E9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semiHidden/>
    <w:rsid w:val="00FA54E9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semiHidden/>
    <w:rsid w:val="0016741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886415"/>
    <w:pPr>
      <w:spacing w:before="100" w:beforeAutospacing="1" w:after="100" w:afterAutospacing="1"/>
    </w:pPr>
  </w:style>
  <w:style w:type="paragraph" w:styleId="NoSpacing">
    <w:name w:val="No Spacing"/>
    <w:uiPriority w:val="1"/>
    <w:qFormat/>
    <w:rsid w:val="00886415"/>
    <w:rPr>
      <w:rFonts w:ascii="Calibri" w:eastAsia="Calibri" w:hAnsi="Calibri"/>
      <w:sz w:val="22"/>
      <w:szCs w:val="22"/>
    </w:rPr>
  </w:style>
  <w:style w:type="character" w:customStyle="1" w:styleId="entity-value1">
    <w:name w:val="entity-value1"/>
    <w:rsid w:val="004C0877"/>
    <w:rPr>
      <w:vanish w:val="0"/>
      <w:webHidden w:val="0"/>
      <w:specVanish w:val="0"/>
    </w:rPr>
  </w:style>
  <w:style w:type="character" w:customStyle="1" w:styleId="FooterChar">
    <w:name w:val="Footer Char"/>
    <w:basedOn w:val="DefaultParagraphFont"/>
    <w:link w:val="Footer"/>
    <w:semiHidden/>
    <w:rsid w:val="00A85BFE"/>
  </w:style>
  <w:style w:type="character" w:customStyle="1" w:styleId="apple-converted-space">
    <w:name w:val="apple-converted-space"/>
    <w:basedOn w:val="DefaultParagraphFont"/>
    <w:rsid w:val="00A85BFE"/>
  </w:style>
  <w:style w:type="character" w:styleId="Hyperlink">
    <w:name w:val="Hyperlink"/>
    <w:basedOn w:val="DefaultParagraphFont"/>
    <w:uiPriority w:val="99"/>
    <w:semiHidden/>
    <w:unhideWhenUsed/>
    <w:rsid w:val="00A85BF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34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hr.cornell.edu/about/workplace-rights/equal-education-and-employment-opportunity-statemen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Bryan\Desktop\Cornell_AAP\letterhead_template\AAP%20Letterhead-template-071619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C:\Users\Bryan\Desktop\Cornell_AAP\letterhead_template\AAP Letterhead-template-071619.dotx</Template>
  <TotalTime>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November 11, 2004</vt:lpstr>
    </vt:vector>
  </TitlesOfParts>
  <Company>eCornell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November 11, 2004</dc:title>
  <dc:subject/>
  <dc:creator>Bryan</dc:creator>
  <cp:keywords/>
  <cp:lastModifiedBy>Bryan Garner</cp:lastModifiedBy>
  <cp:revision>10</cp:revision>
  <cp:lastPrinted>2019-07-16T14:48:00Z</cp:lastPrinted>
  <dcterms:created xsi:type="dcterms:W3CDTF">2021-08-17T20:17:00Z</dcterms:created>
  <dcterms:modified xsi:type="dcterms:W3CDTF">2025-05-20T20:23:00Z</dcterms:modified>
</cp:coreProperties>
</file>