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6B885D9" w14:textId="785D9BE1" w:rsidR="00BE1B2B" w:rsidRPr="00BE1B2B" w:rsidRDefault="00BE1B2B" w:rsidP="00BE1B2B">
      <w:pPr>
        <w:tabs>
          <w:tab w:val="left" w:pos="2160"/>
        </w:tabs>
      </w:pPr>
    </w:p>
    <w:sectPr w:rsidR="00BE1B2B" w:rsidRPr="00BE1B2B" w:rsidSect="002903D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2880" w:right="1440" w:bottom="720" w:left="1152" w:header="864" w:footer="72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8403A43" w14:textId="77777777" w:rsidR="00785186" w:rsidRDefault="00785186">
      <w:r>
        <w:separator/>
      </w:r>
    </w:p>
  </w:endnote>
  <w:endnote w:type="continuationSeparator" w:id="0">
    <w:p w14:paraId="6539A056" w14:textId="77777777" w:rsidR="00785186" w:rsidRDefault="007851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">
    <w:panose1 w:val="020B0602030504020204"/>
    <w:charset w:val="00"/>
    <w:family w:val="swiss"/>
    <w:pitch w:val="variable"/>
    <w:sig w:usb0="8100AAF7" w:usb1="0000807B" w:usb2="00000008" w:usb3="00000000" w:csb0="0000009F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Times">
    <w:panose1 w:val="020B0604020202020204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 LT Com 55 Roman">
    <w:altName w:val="Arial"/>
    <w:panose1 w:val="02000503000000000000"/>
    <w:charset w:val="4D"/>
    <w:family w:val="auto"/>
    <w:pitch w:val="variable"/>
    <w:sig w:usb0="800000AF" w:usb1="4000204A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94F26D" w14:textId="77777777" w:rsidR="001F0EC1" w:rsidRDefault="001F0EC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91DDFB" w14:textId="78DB3D52" w:rsidR="002903D8" w:rsidRPr="00E84CCC" w:rsidRDefault="00E84CCC" w:rsidP="00E84CCC">
    <w:pPr>
      <w:pStyle w:val="Footer"/>
      <w:tabs>
        <w:tab w:val="clear" w:pos="4320"/>
      </w:tabs>
      <w:rPr>
        <w:rFonts w:ascii="Arial" w:hAnsi="Arial" w:cs="Arial"/>
        <w:color w:val="A6A6A6" w:themeColor="background1" w:themeShade="A6"/>
        <w:sz w:val="14"/>
        <w:szCs w:val="14"/>
      </w:rPr>
    </w:pPr>
    <w:r w:rsidRPr="001F0EC1">
      <w:rPr>
        <w:rFonts w:ascii="Arial" w:hAnsi="Arial" w:cs="Arial"/>
        <w:color w:val="212121"/>
        <w:sz w:val="14"/>
        <w:szCs w:val="14"/>
      </w:rPr>
      <w:t>Cornell University is an Equal Opportunity Employer and Educator supporting individuals with disabilities and veterans. Learn more at</w:t>
    </w:r>
    <w:r w:rsidRPr="001F0EC1">
      <w:rPr>
        <w:rStyle w:val="apple-converted-space"/>
        <w:rFonts w:ascii="Arial" w:hAnsi="Arial" w:cs="Arial"/>
        <w:color w:val="212121"/>
        <w:sz w:val="14"/>
        <w:szCs w:val="14"/>
      </w:rPr>
      <w:t> </w:t>
    </w:r>
    <w:hyperlink r:id="rId1" w:tgtFrame="_blank" w:tooltip="https://nam12.safelinks.protection.outlook.com/?url=http%3A%2F%2Fhr.cornell.edu%2Feeeo&amp;data=05%7C02%7Cbhg45%40cornell.edu%7C3c1bbb428e34453637c108dd60cf070f%7C5d7e43661b9b45cf8e79b14b27df46e1%7C0%7C0%7C638773164470542205%7CUnknown%7CTWFpbGZsb3d8eyJFbXB0eU1hcGkiOnRydWUsIlYiOiIwLjAuMDAwMCIsIlAiOiJXaW4zMiIsIkFOIjoiTWFpbCIsIldUIjoyfQ%3D%3D%7C0%7C%7C%7C&amp;sdata=TfdUGt9ATcKyj%2Byl8qo%2BoktKwGuAwe6Q7d1oNWpCBb8%3D&amp;reserved=0" w:history="1">
      <w:r w:rsidRPr="001F0EC1">
        <w:rPr>
          <w:rStyle w:val="Hyperlink"/>
          <w:rFonts w:ascii="Arial" w:hAnsi="Arial" w:cs="Arial"/>
          <w:color w:val="96607D"/>
          <w:sz w:val="14"/>
          <w:szCs w:val="14"/>
        </w:rPr>
        <w:t>hr.cornell.edu/</w:t>
      </w:r>
      <w:proofErr w:type="spellStart"/>
      <w:r w:rsidRPr="001F0EC1">
        <w:rPr>
          <w:rStyle w:val="Hyperlink"/>
          <w:rFonts w:ascii="Arial" w:hAnsi="Arial" w:cs="Arial"/>
          <w:color w:val="96607D"/>
          <w:sz w:val="14"/>
          <w:szCs w:val="14"/>
        </w:rPr>
        <w:t>eeeo</w:t>
      </w:r>
      <w:proofErr w:type="spellEnd"/>
    </w:hyperlink>
    <w:r w:rsidRPr="001F0EC1">
      <w:rPr>
        <w:rFonts w:ascii="Arial" w:hAnsi="Arial" w:cs="Arial"/>
        <w:color w:val="212121"/>
        <w:sz w:val="14"/>
        <w:szCs w:val="14"/>
      </w:rPr>
      <w:t>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C24A24" w14:textId="77777777" w:rsidR="00D12F94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 w:cs="Arial"/>
        <w:color w:val="262626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 xml:space="preserve">Diversity and Inclusion are a part of Cornell University’s heritage. </w:t>
    </w:r>
  </w:p>
  <w:p w14:paraId="79A30B69" w14:textId="77777777" w:rsidR="009408DC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>We are a recognized employer and educator valuing AA/EEO, Protected Veterans, and Individuals with Disabilities.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91EB998" w14:textId="77777777" w:rsidR="00785186" w:rsidRDefault="00785186">
      <w:r>
        <w:separator/>
      </w:r>
    </w:p>
  </w:footnote>
  <w:footnote w:type="continuationSeparator" w:id="0">
    <w:p w14:paraId="6F2D9408" w14:textId="77777777" w:rsidR="00785186" w:rsidRDefault="0078518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50CF70" w14:textId="77777777" w:rsidR="001F0EC1" w:rsidRDefault="001F0EC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BD8CD5" w14:textId="52BBECBA" w:rsidR="002903D8" w:rsidRDefault="00DD2310">
    <w:pPr>
      <w:pStyle w:val="Header"/>
    </w:pPr>
    <w:r>
      <w:rPr>
        <w:noProof/>
      </w:rPr>
      <w:drawing>
        <wp:anchor distT="0" distB="0" distL="114300" distR="114300" simplePos="0" relativeHeight="251660288" behindDoc="0" locked="0" layoutInCell="1" allowOverlap="1" wp14:anchorId="195BBC84" wp14:editId="4E9B45B6">
          <wp:simplePos x="0" y="0"/>
          <wp:positionH relativeFrom="margin">
            <wp:posOffset>-19050</wp:posOffset>
          </wp:positionH>
          <wp:positionV relativeFrom="paragraph">
            <wp:posOffset>3810</wp:posOffset>
          </wp:positionV>
          <wp:extent cx="2840355" cy="548640"/>
          <wp:effectExtent l="0" t="0" r="0" b="3810"/>
          <wp:wrapThrough wrapText="bothSides">
            <wp:wrapPolygon edited="0">
              <wp:start x="1159" y="0"/>
              <wp:lineTo x="0" y="4500"/>
              <wp:lineTo x="0" y="15000"/>
              <wp:lineTo x="1014" y="20250"/>
              <wp:lineTo x="1594" y="21000"/>
              <wp:lineTo x="21441" y="21000"/>
              <wp:lineTo x="21441" y="15000"/>
              <wp:lineTo x="20427" y="12000"/>
              <wp:lineTo x="21441" y="6750"/>
              <wp:lineTo x="21441" y="0"/>
              <wp:lineTo x="5070" y="0"/>
              <wp:lineTo x="1159" y="0"/>
            </wp:wrapPolygon>
          </wp:wrapThrough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CornellAAP-Master-collegeseal-100K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0355" cy="5486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903D8">
      <w:rPr>
        <w:noProof/>
        <w:lang w:bidi="he-IL"/>
      </w:rPr>
      <mc:AlternateContent>
        <mc:Choice Requires="wps">
          <w:drawing>
            <wp:anchor distT="0" distB="0" distL="114300" distR="114300" simplePos="0" relativeHeight="251659264" behindDoc="0" locked="1" layoutInCell="1" allowOverlap="1" wp14:anchorId="530A94F2" wp14:editId="7031C728">
              <wp:simplePos x="0" y="0"/>
              <wp:positionH relativeFrom="margin">
                <wp:posOffset>5021580</wp:posOffset>
              </wp:positionH>
              <wp:positionV relativeFrom="topMargin">
                <wp:posOffset>504825</wp:posOffset>
              </wp:positionV>
              <wp:extent cx="1095375" cy="1304925"/>
              <wp:effectExtent l="0" t="0" r="9525" b="9525"/>
              <wp:wrapTight wrapText="bothSides">
                <wp:wrapPolygon edited="0">
                  <wp:start x="0" y="0"/>
                  <wp:lineTo x="0" y="21442"/>
                  <wp:lineTo x="21412" y="21442"/>
                  <wp:lineTo x="21412" y="0"/>
                  <wp:lineTo x="0" y="0"/>
                </wp:wrapPolygon>
              </wp:wrapTight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95375" cy="1304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85922F1" w14:textId="46409260" w:rsidR="00DC51DD" w:rsidRPr="007002AF" w:rsidRDefault="00AA366B" w:rsidP="002903D8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7002AF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t>Department or Office</w:t>
                          </w:r>
                          <w:r w:rsidR="002903D8" w:rsidRPr="007002AF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="00FB618F" w:rsidRPr="007002AF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[Name]</w:t>
                          </w:r>
                        </w:p>
                        <w:p w14:paraId="10A856CC" w14:textId="12858FB3" w:rsidR="002903D8" w:rsidRPr="007002AF" w:rsidRDefault="00FB618F" w:rsidP="002903D8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7002AF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[Title]</w:t>
                          </w:r>
                          <w:r w:rsidR="002903D8" w:rsidRPr="007002A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="00AA366B" w:rsidRPr="007002A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Address Line 1</w:t>
                          </w:r>
                        </w:p>
                        <w:p w14:paraId="25167C52" w14:textId="3865070C" w:rsidR="002903D8" w:rsidRPr="007002AF" w:rsidRDefault="00AA366B" w:rsidP="002903D8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7002A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Address Line 2</w:t>
                          </w:r>
                        </w:p>
                        <w:p w14:paraId="6AAC0FB5" w14:textId="0FF74C70" w:rsidR="002903D8" w:rsidRPr="007002AF" w:rsidRDefault="002903D8" w:rsidP="002903D8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7002A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(607) 255-</w:t>
                          </w:r>
                          <w:r w:rsidR="00AA366B" w:rsidRPr="007002A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xxxx</w:t>
                          </w:r>
                        </w:p>
                        <w:p w14:paraId="632299DC" w14:textId="472654ED" w:rsidR="002903D8" w:rsidRPr="007002AF" w:rsidRDefault="00AA366B" w:rsidP="002903D8">
                          <w:pPr>
                            <w:rPr>
                              <w:rFonts w:ascii="Arial" w:hAnsi="Arial" w:cs="Arial"/>
                              <w:sz w:val="17"/>
                              <w:szCs w:val="17"/>
                            </w:rPr>
                          </w:pPr>
                          <w:r w:rsidRPr="007002A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xxxxx</w:t>
                          </w:r>
                          <w:r w:rsidR="00DD2310" w:rsidRPr="007002AF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@cornell.edu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30A94F2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395.4pt;margin-top:39.75pt;width:86.25pt;height:102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op-margin-area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" filled="f" stroked="f">
              <v:textbox inset="0,0,0,0">
                <w:txbxContent>
                  <w:p w14:paraId="185922F1" w14:textId="46409260" w:rsidR="00DC51DD" w:rsidRPr="007002AF" w:rsidRDefault="00AA366B" w:rsidP="002903D8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7002AF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t>Department or Office</w:t>
                    </w:r>
                    <w:r w:rsidR="002903D8" w:rsidRPr="007002AF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br/>
                    </w:r>
                    <w:r w:rsidR="00FB618F" w:rsidRPr="007002AF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[Name]</w:t>
                    </w:r>
                  </w:p>
                  <w:p w14:paraId="10A856CC" w14:textId="12858FB3" w:rsidR="002903D8" w:rsidRPr="007002AF" w:rsidRDefault="00FB618F" w:rsidP="002903D8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7002AF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[Title]</w:t>
                    </w:r>
                    <w:r w:rsidR="002903D8" w:rsidRPr="007002A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br/>
                    </w:r>
                    <w:r w:rsidR="00AA366B" w:rsidRPr="007002A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Address Line 1</w:t>
                    </w:r>
                  </w:p>
                  <w:p w14:paraId="25167C52" w14:textId="3865070C" w:rsidR="002903D8" w:rsidRPr="007002AF" w:rsidRDefault="00AA366B" w:rsidP="002903D8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7002A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Address Line 2</w:t>
                    </w:r>
                  </w:p>
                  <w:p w14:paraId="6AAC0FB5" w14:textId="0FF74C70" w:rsidR="002903D8" w:rsidRPr="007002AF" w:rsidRDefault="002903D8" w:rsidP="002903D8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7002A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(607) 255-</w:t>
                    </w:r>
                    <w:r w:rsidR="00AA366B" w:rsidRPr="007002A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xxxx</w:t>
                    </w:r>
                  </w:p>
                  <w:p w14:paraId="632299DC" w14:textId="472654ED" w:rsidR="002903D8" w:rsidRPr="007002AF" w:rsidRDefault="00AA366B" w:rsidP="002903D8">
                    <w:pPr>
                      <w:rPr>
                        <w:rFonts w:ascii="Arial" w:hAnsi="Arial" w:cs="Arial"/>
                        <w:sz w:val="17"/>
                        <w:szCs w:val="17"/>
                      </w:rPr>
                    </w:pPr>
                    <w:r w:rsidRPr="007002A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xxxxx</w:t>
                    </w:r>
                    <w:r w:rsidR="00DD2310" w:rsidRPr="007002AF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@cornell.edu</w:t>
                    </w:r>
                  </w:p>
                </w:txbxContent>
              </v:textbox>
              <w10:wrap type="tight" anchorx="margin" anchory="margin"/>
              <w10:anchorlock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6C342E" w14:textId="5BB12C47" w:rsidR="009408DC" w:rsidRDefault="004C7C68" w:rsidP="00EC3C24">
    <w:pPr>
      <w:pStyle w:val="Header"/>
      <w:ind w:left="-270"/>
    </w:pPr>
    <w:r>
      <w:rPr>
        <w:noProof/>
      </w:rPr>
      <w:softHyphen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19250C1"/>
    <w:multiLevelType w:val="hybridMultilevel"/>
    <w:tmpl w:val="7C16B8B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60C94258"/>
    <w:multiLevelType w:val="hybridMultilevel"/>
    <w:tmpl w:val="DC3A167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264725975">
    <w:abstractNumId w:val="1"/>
  </w:num>
  <w:num w:numId="2" w16cid:durableId="36872797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5"/>
  <w:embedSystemFonts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7F73"/>
    <w:rsid w:val="00021746"/>
    <w:rsid w:val="0007765A"/>
    <w:rsid w:val="00113E06"/>
    <w:rsid w:val="001F0EC1"/>
    <w:rsid w:val="002256D8"/>
    <w:rsid w:val="002903D8"/>
    <w:rsid w:val="002A6561"/>
    <w:rsid w:val="002C14D0"/>
    <w:rsid w:val="00314341"/>
    <w:rsid w:val="003207F5"/>
    <w:rsid w:val="00340015"/>
    <w:rsid w:val="004007EA"/>
    <w:rsid w:val="00421BA9"/>
    <w:rsid w:val="00443B36"/>
    <w:rsid w:val="004463A4"/>
    <w:rsid w:val="004B4605"/>
    <w:rsid w:val="004C0877"/>
    <w:rsid w:val="004C7C68"/>
    <w:rsid w:val="004F7CC9"/>
    <w:rsid w:val="00510CC5"/>
    <w:rsid w:val="005542CE"/>
    <w:rsid w:val="005A746A"/>
    <w:rsid w:val="005F2A7F"/>
    <w:rsid w:val="00603489"/>
    <w:rsid w:val="00623069"/>
    <w:rsid w:val="0066178D"/>
    <w:rsid w:val="006634D2"/>
    <w:rsid w:val="00684B71"/>
    <w:rsid w:val="006C47D6"/>
    <w:rsid w:val="006E46CB"/>
    <w:rsid w:val="007002AF"/>
    <w:rsid w:val="0070785A"/>
    <w:rsid w:val="007570DE"/>
    <w:rsid w:val="007843B3"/>
    <w:rsid w:val="00785186"/>
    <w:rsid w:val="007A1C4D"/>
    <w:rsid w:val="007B0CD0"/>
    <w:rsid w:val="007D2A3D"/>
    <w:rsid w:val="00801C33"/>
    <w:rsid w:val="008324B3"/>
    <w:rsid w:val="008327BD"/>
    <w:rsid w:val="008446CA"/>
    <w:rsid w:val="0084696B"/>
    <w:rsid w:val="008656F4"/>
    <w:rsid w:val="00886415"/>
    <w:rsid w:val="008B79DC"/>
    <w:rsid w:val="008F3617"/>
    <w:rsid w:val="0091676B"/>
    <w:rsid w:val="00937F73"/>
    <w:rsid w:val="009408DC"/>
    <w:rsid w:val="00946677"/>
    <w:rsid w:val="00961692"/>
    <w:rsid w:val="00985C59"/>
    <w:rsid w:val="009964AB"/>
    <w:rsid w:val="00A32031"/>
    <w:rsid w:val="00AA115A"/>
    <w:rsid w:val="00AA366B"/>
    <w:rsid w:val="00B104A5"/>
    <w:rsid w:val="00BA5FB3"/>
    <w:rsid w:val="00BE06AE"/>
    <w:rsid w:val="00BE1B2B"/>
    <w:rsid w:val="00BF15DE"/>
    <w:rsid w:val="00C32655"/>
    <w:rsid w:val="00C86117"/>
    <w:rsid w:val="00C96661"/>
    <w:rsid w:val="00CC5496"/>
    <w:rsid w:val="00CC6DF7"/>
    <w:rsid w:val="00CF32BE"/>
    <w:rsid w:val="00D12F94"/>
    <w:rsid w:val="00D178D2"/>
    <w:rsid w:val="00D3768D"/>
    <w:rsid w:val="00D61731"/>
    <w:rsid w:val="00DB6C1F"/>
    <w:rsid w:val="00DC51DD"/>
    <w:rsid w:val="00DD2310"/>
    <w:rsid w:val="00DE321E"/>
    <w:rsid w:val="00E31D0D"/>
    <w:rsid w:val="00E52AA3"/>
    <w:rsid w:val="00E81216"/>
    <w:rsid w:val="00E83DD5"/>
    <w:rsid w:val="00E84CCC"/>
    <w:rsid w:val="00EC3C24"/>
    <w:rsid w:val="00EF18CD"/>
    <w:rsid w:val="00EF2687"/>
    <w:rsid w:val="00F27240"/>
    <w:rsid w:val="00F51EC3"/>
    <w:rsid w:val="00FB6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."/>
  <w:listSeparator w:val=","/>
  <w14:docId w14:val="6DD381AA"/>
  <w15:docId w15:val="{5BCFCDB8-3870-4E8A-BC39-739FA8ED1B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2903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Instructions">
    <w:name w:val="Instructions"/>
    <w:basedOn w:val="Normal"/>
    <w:rsid w:val="00FA54E9"/>
    <w:pPr>
      <w:spacing w:line="220" w:lineRule="exact"/>
    </w:pPr>
    <w:rPr>
      <w:rFonts w:ascii="Lucida Sans" w:hAnsi="Lucida Sans"/>
      <w:color w:val="000080"/>
      <w:sz w:val="18"/>
      <w:lang w:eastAsia="ja-JP"/>
    </w:rPr>
  </w:style>
  <w:style w:type="paragraph" w:customStyle="1" w:styleId="BodyTextInstructions">
    <w:name w:val="Body Text Instructions"/>
    <w:basedOn w:val="BodyText"/>
    <w:rsid w:val="00FA54E9"/>
    <w:pPr>
      <w:spacing w:after="180"/>
    </w:pPr>
    <w:rPr>
      <w:rFonts w:ascii="Garamond" w:eastAsia="Times" w:hAnsi="Garamond"/>
      <w:sz w:val="22"/>
    </w:rPr>
  </w:style>
  <w:style w:type="character" w:customStyle="1" w:styleId="BodyTextIcon">
    <w:name w:val="Body Text Icon"/>
    <w:basedOn w:val="DefaultParagraphFont"/>
    <w:rsid w:val="00FA54E9"/>
    <w:rPr>
      <w:position w:val="-4"/>
    </w:rPr>
  </w:style>
  <w:style w:type="paragraph" w:styleId="BodyText">
    <w:name w:val="Body Text"/>
    <w:basedOn w:val="Normal"/>
    <w:rsid w:val="00FA54E9"/>
    <w:pPr>
      <w:spacing w:after="120"/>
    </w:pPr>
  </w:style>
  <w:style w:type="paragraph" w:styleId="Header">
    <w:name w:val="header"/>
    <w:basedOn w:val="Normal"/>
    <w:rsid w:val="00FA54E9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semiHidden/>
    <w:rsid w:val="00FA54E9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semiHidden/>
    <w:rsid w:val="0016741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886415"/>
    <w:pPr>
      <w:spacing w:before="100" w:beforeAutospacing="1" w:after="100" w:afterAutospacing="1"/>
    </w:pPr>
  </w:style>
  <w:style w:type="paragraph" w:styleId="NoSpacing">
    <w:name w:val="No Spacing"/>
    <w:uiPriority w:val="1"/>
    <w:qFormat/>
    <w:rsid w:val="00886415"/>
    <w:rPr>
      <w:rFonts w:ascii="Calibri" w:eastAsia="Calibri" w:hAnsi="Calibri"/>
      <w:sz w:val="22"/>
      <w:szCs w:val="22"/>
    </w:rPr>
  </w:style>
  <w:style w:type="character" w:customStyle="1" w:styleId="entity-value1">
    <w:name w:val="entity-value1"/>
    <w:rsid w:val="004C0877"/>
    <w:rPr>
      <w:vanish w:val="0"/>
      <w:webHidden w:val="0"/>
      <w:specVanish w:val="0"/>
    </w:rPr>
  </w:style>
  <w:style w:type="character" w:customStyle="1" w:styleId="apple-converted-space">
    <w:name w:val="apple-converted-space"/>
    <w:basedOn w:val="DefaultParagraphFont"/>
    <w:rsid w:val="001F0EC1"/>
  </w:style>
  <w:style w:type="character" w:styleId="Hyperlink">
    <w:name w:val="Hyperlink"/>
    <w:basedOn w:val="DefaultParagraphFont"/>
    <w:uiPriority w:val="99"/>
    <w:semiHidden/>
    <w:unhideWhenUsed/>
    <w:rsid w:val="001F0EC1"/>
    <w:rPr>
      <w:color w:val="0000FF"/>
      <w:u w:val="single"/>
    </w:rPr>
  </w:style>
  <w:style w:type="character" w:customStyle="1" w:styleId="FooterChar">
    <w:name w:val="Footer Char"/>
    <w:basedOn w:val="DefaultParagraphFont"/>
    <w:link w:val="Footer"/>
    <w:semiHidden/>
    <w:rsid w:val="00E84CC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934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1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2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nam12.safelinks.protection.outlook.com/?url=http%3A%2F%2Fhr.cornell.edu%2Feeeo&amp;data=05%7C02%7Cbhg45%40cornell.edu%7C3c1bbb428e34453637c108dd60cf070f%7C5d7e43661b9b45cf8e79b14b27df46e1%7C0%7C0%7C638773164470542205%7CUnknown%7CTWFpbGZsb3d8eyJFbXB0eU1hcGkiOnRydWUsIlYiOiIwLjAuMDAwMCIsIlAiOiJXaW4zMiIsIkFOIjoiTWFpbCIsIldUIjoyfQ%3D%3D%7C0%7C%7C%7C&amp;sdata=TfdUGt9ATcKyj%2Byl8qo%2BoktKwGuAwe6Q7d1oNWpCBb8%3D&amp;reserved=0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ryan\Desktop\Cornell_AAP\letterhead_template\AAP%20Letterhead-template-071619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C:\Users\Bryan\Desktop\Cornell_AAP\letterhead_template\AAP Letterhead-template-071619.dotx</Template>
  <TotalTime>7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November 11, 2004</vt:lpstr>
    </vt:vector>
  </TitlesOfParts>
  <Company>eCornell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November 11, 2004</dc:title>
  <dc:subject/>
  <dc:creator>Bryan</dc:creator>
  <cp:keywords/>
  <cp:lastModifiedBy>Bryan Garner</cp:lastModifiedBy>
  <cp:revision>10</cp:revision>
  <cp:lastPrinted>2019-07-16T14:48:00Z</cp:lastPrinted>
  <dcterms:created xsi:type="dcterms:W3CDTF">2021-08-17T15:57:00Z</dcterms:created>
  <dcterms:modified xsi:type="dcterms:W3CDTF">2025-03-11T19:21:00Z</dcterms:modified>
</cp:coreProperties>
</file>