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5F391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  <w:bookmarkStart w:id="0" w:name="_Hlk86397088"/>
    </w:p>
    <w:p w14:paraId="0504EBA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</w:p>
    <w:p w14:paraId="09E1D344" w14:textId="56969255" w:rsidR="0071146A" w:rsidRDefault="0071146A" w:rsidP="0071146A">
      <w:pPr>
        <w:rPr>
          <w:rFonts w:asciiTheme="majorBidi" w:hAnsiTheme="majorBidi" w:cstheme="majorBidi"/>
          <w:b/>
          <w:bCs/>
        </w:rPr>
      </w:pPr>
    </w:p>
    <w:p w14:paraId="6978BC24" w14:textId="77777777" w:rsidR="0071146A" w:rsidRPr="004165DE" w:rsidRDefault="0071146A" w:rsidP="0071146A">
      <w:pPr>
        <w:rPr>
          <w:rFonts w:asciiTheme="majorBidi" w:hAnsiTheme="majorBidi" w:cstheme="majorBidi"/>
          <w:b/>
          <w:bCs/>
          <w:sz w:val="22"/>
          <w:szCs w:val="22"/>
        </w:rPr>
      </w:pPr>
    </w:p>
    <w:p w14:paraId="719F3462" w14:textId="77777777" w:rsidR="00FE3CD7" w:rsidRDefault="00FE3CD7" w:rsidP="0071146A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A31D4B9" w14:textId="0127DEE9" w:rsidR="0071146A" w:rsidRPr="00041C7C" w:rsidRDefault="00BB6536" w:rsidP="0071146A">
      <w:pPr>
        <w:jc w:val="center"/>
        <w:rPr>
          <w:rFonts w:ascii="Arial" w:hAnsi="Arial" w:cs="Arial"/>
          <w:sz w:val="22"/>
          <w:szCs w:val="22"/>
        </w:rPr>
      </w:pPr>
      <w:r w:rsidRPr="00041C7C">
        <w:rPr>
          <w:rFonts w:ascii="Arial" w:hAnsi="Arial" w:cs="Arial"/>
          <w:b/>
          <w:bCs/>
          <w:sz w:val="22"/>
          <w:szCs w:val="22"/>
        </w:rPr>
        <w:t xml:space="preserve">Start of </w:t>
      </w:r>
      <w:r w:rsidR="00700682" w:rsidRPr="00041C7C">
        <w:rPr>
          <w:rFonts w:ascii="Arial" w:hAnsi="Arial" w:cs="Arial"/>
          <w:b/>
          <w:bCs/>
          <w:sz w:val="22"/>
          <w:szCs w:val="22"/>
        </w:rPr>
        <w:t>P</w:t>
      </w:r>
      <w:r w:rsidRPr="00041C7C">
        <w:rPr>
          <w:rFonts w:ascii="Arial" w:hAnsi="Arial" w:cs="Arial"/>
          <w:b/>
          <w:bCs/>
          <w:sz w:val="22"/>
          <w:szCs w:val="22"/>
        </w:rPr>
        <w:t>age</w:t>
      </w:r>
    </w:p>
    <w:p w14:paraId="54BA93D3" w14:textId="77777777" w:rsidR="0071146A" w:rsidRPr="00E133BD" w:rsidRDefault="0071146A" w:rsidP="0071146A">
      <w:pPr>
        <w:jc w:val="center"/>
        <w:rPr>
          <w:rFonts w:asciiTheme="majorBidi" w:hAnsiTheme="majorBidi" w:cstheme="majorBidi"/>
          <w:sz w:val="22"/>
          <w:szCs w:val="22"/>
        </w:rPr>
      </w:pPr>
    </w:p>
    <w:bookmarkEnd w:id="0"/>
    <w:p w14:paraId="0DCC0F22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686D553B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Mauris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5FB8BE66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4D6D3448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Mauris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717B9734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22A077FD" w14:textId="198A1AB7" w:rsidR="00FE3CD7" w:rsidRDefault="00970B25" w:rsidP="00FE3CD7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Mauris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Mauris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lastRenderedPageBreak/>
        <w:t>mollis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>.</w:t>
      </w:r>
    </w:p>
    <w:p w14:paraId="679964E2" w14:textId="02C027AB" w:rsidR="00F970D5" w:rsidRDefault="00F970D5" w:rsidP="00BE1B2B">
      <w:pPr>
        <w:tabs>
          <w:tab w:val="left" w:pos="2160"/>
        </w:tabs>
      </w:pPr>
    </w:p>
    <w:p w14:paraId="20BE7E60" w14:textId="4702E5A5" w:rsidR="00F970D5" w:rsidRDefault="00F970D5" w:rsidP="00BE1B2B">
      <w:pPr>
        <w:tabs>
          <w:tab w:val="left" w:pos="2160"/>
        </w:tabs>
      </w:pPr>
    </w:p>
    <w:p w14:paraId="5530C155" w14:textId="4A75C447" w:rsidR="00F970D5" w:rsidRDefault="00F970D5" w:rsidP="00BE1B2B">
      <w:pPr>
        <w:tabs>
          <w:tab w:val="left" w:pos="2160"/>
        </w:tabs>
      </w:pPr>
    </w:p>
    <w:p w14:paraId="22F7AEF0" w14:textId="12FEEA2F" w:rsidR="00F970D5" w:rsidRDefault="00F970D5" w:rsidP="00BE1B2B">
      <w:pPr>
        <w:tabs>
          <w:tab w:val="left" w:pos="2160"/>
        </w:tabs>
      </w:pPr>
    </w:p>
    <w:p w14:paraId="586ABB01" w14:textId="1194FC78" w:rsidR="00F970D5" w:rsidRDefault="00F970D5" w:rsidP="00BE1B2B">
      <w:pPr>
        <w:tabs>
          <w:tab w:val="left" w:pos="2160"/>
        </w:tabs>
      </w:pPr>
    </w:p>
    <w:p w14:paraId="1BA638AD" w14:textId="52D8F759" w:rsidR="00F970D5" w:rsidRDefault="00F970D5" w:rsidP="00BE1B2B">
      <w:pPr>
        <w:tabs>
          <w:tab w:val="left" w:pos="2160"/>
        </w:tabs>
      </w:pPr>
    </w:p>
    <w:p w14:paraId="6895FB81" w14:textId="5CDE6C76" w:rsidR="00F970D5" w:rsidRDefault="00F970D5" w:rsidP="00BE1B2B">
      <w:pPr>
        <w:tabs>
          <w:tab w:val="left" w:pos="2160"/>
        </w:tabs>
      </w:pPr>
    </w:p>
    <w:p w14:paraId="5BF3DA95" w14:textId="35157FAA" w:rsidR="00F970D5" w:rsidRDefault="00F970D5" w:rsidP="00BE1B2B">
      <w:pPr>
        <w:tabs>
          <w:tab w:val="left" w:pos="2160"/>
        </w:tabs>
      </w:pPr>
    </w:p>
    <w:p w14:paraId="14CF6810" w14:textId="73D7F657" w:rsidR="00F970D5" w:rsidRDefault="00F970D5" w:rsidP="00BE1B2B">
      <w:pPr>
        <w:tabs>
          <w:tab w:val="left" w:pos="2160"/>
        </w:tabs>
      </w:pPr>
    </w:p>
    <w:p w14:paraId="3F126137" w14:textId="3F284D54" w:rsidR="00F970D5" w:rsidRDefault="00F970D5" w:rsidP="00BE1B2B">
      <w:pPr>
        <w:tabs>
          <w:tab w:val="left" w:pos="2160"/>
        </w:tabs>
      </w:pPr>
    </w:p>
    <w:p w14:paraId="082B5AE6" w14:textId="024AD2B2" w:rsidR="00F970D5" w:rsidRDefault="00F970D5" w:rsidP="00BE1B2B">
      <w:pPr>
        <w:tabs>
          <w:tab w:val="left" w:pos="2160"/>
        </w:tabs>
      </w:pPr>
    </w:p>
    <w:p w14:paraId="0B819F6E" w14:textId="06CDEB40" w:rsidR="00F970D5" w:rsidRDefault="00F970D5" w:rsidP="00BE1B2B">
      <w:pPr>
        <w:tabs>
          <w:tab w:val="left" w:pos="2160"/>
        </w:tabs>
      </w:pPr>
    </w:p>
    <w:p w14:paraId="24C6A7C5" w14:textId="741EFD9E" w:rsidR="00F970D5" w:rsidRDefault="00F970D5" w:rsidP="00BE1B2B">
      <w:pPr>
        <w:tabs>
          <w:tab w:val="left" w:pos="2160"/>
        </w:tabs>
      </w:pPr>
    </w:p>
    <w:p w14:paraId="63F49387" w14:textId="38CC8912" w:rsidR="00F970D5" w:rsidRDefault="00F970D5" w:rsidP="00BE1B2B">
      <w:pPr>
        <w:tabs>
          <w:tab w:val="left" w:pos="2160"/>
        </w:tabs>
      </w:pPr>
    </w:p>
    <w:p w14:paraId="19B34804" w14:textId="0DDE7814" w:rsidR="00F970D5" w:rsidRDefault="00F970D5" w:rsidP="00BE1B2B">
      <w:pPr>
        <w:tabs>
          <w:tab w:val="left" w:pos="2160"/>
        </w:tabs>
      </w:pPr>
    </w:p>
    <w:p w14:paraId="2AB15AB4" w14:textId="70F17125" w:rsidR="00F970D5" w:rsidRDefault="00F970D5" w:rsidP="00BE1B2B">
      <w:pPr>
        <w:tabs>
          <w:tab w:val="left" w:pos="2160"/>
        </w:tabs>
      </w:pPr>
    </w:p>
    <w:p w14:paraId="798E9CC3" w14:textId="6F20DCA6" w:rsidR="00F970D5" w:rsidRDefault="00F970D5" w:rsidP="00BE1B2B">
      <w:pPr>
        <w:tabs>
          <w:tab w:val="left" w:pos="2160"/>
        </w:tabs>
      </w:pPr>
    </w:p>
    <w:p w14:paraId="5ABDB73A" w14:textId="3B2B0DB4" w:rsidR="00F970D5" w:rsidRDefault="00F970D5" w:rsidP="00BE1B2B">
      <w:pPr>
        <w:tabs>
          <w:tab w:val="left" w:pos="2160"/>
        </w:tabs>
      </w:pPr>
    </w:p>
    <w:p w14:paraId="7DB97FDD" w14:textId="506B3A72" w:rsidR="00F970D5" w:rsidRDefault="00F970D5" w:rsidP="00BE1B2B">
      <w:pPr>
        <w:tabs>
          <w:tab w:val="left" w:pos="2160"/>
        </w:tabs>
      </w:pPr>
    </w:p>
    <w:p w14:paraId="3CADF650" w14:textId="78CF3F2A" w:rsidR="00F970D5" w:rsidRDefault="00F970D5" w:rsidP="00BE1B2B">
      <w:pPr>
        <w:tabs>
          <w:tab w:val="left" w:pos="2160"/>
        </w:tabs>
      </w:pPr>
    </w:p>
    <w:p w14:paraId="41B721DF" w14:textId="299B4C58" w:rsidR="00F970D5" w:rsidRDefault="00F970D5" w:rsidP="00BE1B2B">
      <w:pPr>
        <w:tabs>
          <w:tab w:val="left" w:pos="2160"/>
        </w:tabs>
      </w:pPr>
    </w:p>
    <w:p w14:paraId="45CC87C3" w14:textId="52811BBB" w:rsidR="00F970D5" w:rsidRDefault="00F970D5" w:rsidP="00BE1B2B">
      <w:pPr>
        <w:tabs>
          <w:tab w:val="left" w:pos="2160"/>
        </w:tabs>
      </w:pPr>
    </w:p>
    <w:p w14:paraId="3E11B13F" w14:textId="47C98F55" w:rsidR="00F970D5" w:rsidRDefault="00F970D5" w:rsidP="00BE1B2B">
      <w:pPr>
        <w:tabs>
          <w:tab w:val="left" w:pos="2160"/>
        </w:tabs>
      </w:pPr>
    </w:p>
    <w:p w14:paraId="1A8C9ABB" w14:textId="1F18AC29" w:rsidR="00F970D5" w:rsidRDefault="00F970D5" w:rsidP="00BE1B2B">
      <w:pPr>
        <w:tabs>
          <w:tab w:val="left" w:pos="2160"/>
        </w:tabs>
      </w:pPr>
    </w:p>
    <w:p w14:paraId="10916B87" w14:textId="35D6CA39" w:rsidR="00F970D5" w:rsidRDefault="00F970D5" w:rsidP="00BE1B2B">
      <w:pPr>
        <w:tabs>
          <w:tab w:val="left" w:pos="2160"/>
        </w:tabs>
      </w:pPr>
    </w:p>
    <w:p w14:paraId="0C18BEAF" w14:textId="2C57E81D" w:rsidR="00F970D5" w:rsidRDefault="00F970D5" w:rsidP="00BE1B2B">
      <w:pPr>
        <w:tabs>
          <w:tab w:val="left" w:pos="2160"/>
        </w:tabs>
      </w:pPr>
    </w:p>
    <w:p w14:paraId="43705E47" w14:textId="48DD970B" w:rsidR="00F970D5" w:rsidRDefault="00F970D5" w:rsidP="00BE1B2B">
      <w:pPr>
        <w:tabs>
          <w:tab w:val="left" w:pos="2160"/>
        </w:tabs>
      </w:pPr>
    </w:p>
    <w:p w14:paraId="77F8653F" w14:textId="0F512371" w:rsidR="00F970D5" w:rsidRDefault="00F970D5" w:rsidP="00BE1B2B">
      <w:pPr>
        <w:tabs>
          <w:tab w:val="left" w:pos="2160"/>
        </w:tabs>
      </w:pPr>
    </w:p>
    <w:p w14:paraId="36C95BC6" w14:textId="65D29DD5" w:rsidR="00F970D5" w:rsidRDefault="00F970D5" w:rsidP="00BE1B2B">
      <w:pPr>
        <w:tabs>
          <w:tab w:val="left" w:pos="2160"/>
        </w:tabs>
      </w:pPr>
    </w:p>
    <w:p w14:paraId="5BFDEB97" w14:textId="3743D952" w:rsidR="00F970D5" w:rsidRDefault="00F970D5" w:rsidP="00BE1B2B">
      <w:pPr>
        <w:tabs>
          <w:tab w:val="left" w:pos="2160"/>
        </w:tabs>
      </w:pPr>
    </w:p>
    <w:p w14:paraId="40F4F3FC" w14:textId="1040D22E" w:rsidR="00F970D5" w:rsidRDefault="00F970D5" w:rsidP="00BE1B2B">
      <w:pPr>
        <w:tabs>
          <w:tab w:val="left" w:pos="2160"/>
        </w:tabs>
      </w:pPr>
    </w:p>
    <w:p w14:paraId="21CBFB11" w14:textId="296B722D" w:rsidR="00F970D5" w:rsidRDefault="00F970D5" w:rsidP="00BE1B2B">
      <w:pPr>
        <w:tabs>
          <w:tab w:val="left" w:pos="2160"/>
        </w:tabs>
      </w:pPr>
    </w:p>
    <w:p w14:paraId="1A07E844" w14:textId="3C6629DB" w:rsidR="00F970D5" w:rsidRDefault="00F970D5" w:rsidP="00BE1B2B">
      <w:pPr>
        <w:tabs>
          <w:tab w:val="left" w:pos="2160"/>
        </w:tabs>
      </w:pPr>
    </w:p>
    <w:p w14:paraId="36609665" w14:textId="32766062" w:rsidR="00F970D5" w:rsidRDefault="00F970D5" w:rsidP="00BE1B2B">
      <w:pPr>
        <w:tabs>
          <w:tab w:val="left" w:pos="2160"/>
        </w:tabs>
      </w:pPr>
    </w:p>
    <w:p w14:paraId="025C5238" w14:textId="2ACACDD1" w:rsidR="00F970D5" w:rsidRDefault="00F970D5" w:rsidP="00BE1B2B">
      <w:pPr>
        <w:tabs>
          <w:tab w:val="left" w:pos="2160"/>
        </w:tabs>
      </w:pPr>
    </w:p>
    <w:p w14:paraId="4146897E" w14:textId="4A158AF4" w:rsidR="00F970D5" w:rsidRDefault="00F970D5" w:rsidP="00BE1B2B">
      <w:pPr>
        <w:tabs>
          <w:tab w:val="left" w:pos="2160"/>
        </w:tabs>
      </w:pPr>
    </w:p>
    <w:p w14:paraId="378086DC" w14:textId="58C2860E" w:rsidR="00F970D5" w:rsidRDefault="00F970D5" w:rsidP="00BE1B2B">
      <w:pPr>
        <w:tabs>
          <w:tab w:val="left" w:pos="2160"/>
        </w:tabs>
      </w:pPr>
    </w:p>
    <w:p w14:paraId="399DA2A6" w14:textId="6F7592CB" w:rsidR="00F970D5" w:rsidRDefault="00F970D5" w:rsidP="00BE1B2B">
      <w:pPr>
        <w:tabs>
          <w:tab w:val="left" w:pos="2160"/>
        </w:tabs>
      </w:pPr>
    </w:p>
    <w:p w14:paraId="0C8D6372" w14:textId="272CBCE5" w:rsidR="00F970D5" w:rsidRDefault="00F970D5" w:rsidP="00BE1B2B">
      <w:pPr>
        <w:tabs>
          <w:tab w:val="left" w:pos="2160"/>
        </w:tabs>
      </w:pPr>
    </w:p>
    <w:p w14:paraId="7A5764AB" w14:textId="05BDFF44" w:rsidR="00F970D5" w:rsidRDefault="00F970D5" w:rsidP="00BE1B2B">
      <w:pPr>
        <w:tabs>
          <w:tab w:val="left" w:pos="2160"/>
        </w:tabs>
      </w:pPr>
    </w:p>
    <w:p w14:paraId="64F69304" w14:textId="6272ECF3" w:rsidR="00F970D5" w:rsidRDefault="00F970D5" w:rsidP="00BE1B2B">
      <w:pPr>
        <w:tabs>
          <w:tab w:val="left" w:pos="2160"/>
        </w:tabs>
      </w:pPr>
    </w:p>
    <w:p w14:paraId="6DF900B7" w14:textId="049D4F8A" w:rsidR="00F970D5" w:rsidRDefault="00F970D5" w:rsidP="00BE1B2B">
      <w:pPr>
        <w:tabs>
          <w:tab w:val="left" w:pos="2160"/>
        </w:tabs>
      </w:pPr>
    </w:p>
    <w:p w14:paraId="220119B5" w14:textId="1F43ED8D" w:rsidR="00F970D5" w:rsidRDefault="00F970D5" w:rsidP="00BE1B2B">
      <w:pPr>
        <w:tabs>
          <w:tab w:val="left" w:pos="2160"/>
        </w:tabs>
      </w:pPr>
    </w:p>
    <w:p w14:paraId="0BFD07ED" w14:textId="0525D070" w:rsidR="00F970D5" w:rsidRDefault="00F970D5" w:rsidP="00BE1B2B">
      <w:pPr>
        <w:tabs>
          <w:tab w:val="left" w:pos="2160"/>
        </w:tabs>
      </w:pPr>
    </w:p>
    <w:p w14:paraId="16BA1B27" w14:textId="7CB05F10" w:rsidR="00F970D5" w:rsidRDefault="00F970D5" w:rsidP="00BE1B2B">
      <w:pPr>
        <w:tabs>
          <w:tab w:val="left" w:pos="2160"/>
        </w:tabs>
      </w:pPr>
    </w:p>
    <w:p w14:paraId="153BD5FC" w14:textId="338CF10D" w:rsidR="00F970D5" w:rsidRDefault="00F970D5" w:rsidP="00BE1B2B">
      <w:pPr>
        <w:tabs>
          <w:tab w:val="left" w:pos="2160"/>
        </w:tabs>
      </w:pPr>
    </w:p>
    <w:p w14:paraId="410844A8" w14:textId="753EBF10" w:rsidR="00F970D5" w:rsidRDefault="00F970D5" w:rsidP="00BE1B2B">
      <w:pPr>
        <w:tabs>
          <w:tab w:val="left" w:pos="2160"/>
        </w:tabs>
      </w:pPr>
    </w:p>
    <w:p w14:paraId="0334C772" w14:textId="1AD412FE" w:rsidR="00F970D5" w:rsidRDefault="00F970D5" w:rsidP="00BE1B2B">
      <w:pPr>
        <w:tabs>
          <w:tab w:val="left" w:pos="2160"/>
        </w:tabs>
      </w:pPr>
    </w:p>
    <w:p w14:paraId="54E9650E" w14:textId="18D69F35" w:rsidR="00F970D5" w:rsidRDefault="00F970D5" w:rsidP="00BE1B2B">
      <w:pPr>
        <w:tabs>
          <w:tab w:val="left" w:pos="2160"/>
        </w:tabs>
      </w:pPr>
    </w:p>
    <w:p w14:paraId="7CA674EA" w14:textId="18E02BD9" w:rsidR="00F970D5" w:rsidRDefault="00F970D5" w:rsidP="00BE1B2B">
      <w:pPr>
        <w:tabs>
          <w:tab w:val="left" w:pos="2160"/>
        </w:tabs>
      </w:pPr>
    </w:p>
    <w:p w14:paraId="6AFEDA9A" w14:textId="4E153DAE" w:rsidR="00F970D5" w:rsidRDefault="00F970D5" w:rsidP="00BE1B2B">
      <w:pPr>
        <w:tabs>
          <w:tab w:val="left" w:pos="2160"/>
        </w:tabs>
      </w:pPr>
    </w:p>
    <w:p w14:paraId="1FEC203E" w14:textId="409DB0CE" w:rsidR="00F970D5" w:rsidRDefault="00F970D5" w:rsidP="00BE1B2B">
      <w:pPr>
        <w:tabs>
          <w:tab w:val="left" w:pos="2160"/>
        </w:tabs>
      </w:pPr>
    </w:p>
    <w:p w14:paraId="7C94B735" w14:textId="70456D6D" w:rsidR="00F970D5" w:rsidRDefault="00F970D5" w:rsidP="00BE1B2B">
      <w:pPr>
        <w:tabs>
          <w:tab w:val="left" w:pos="2160"/>
        </w:tabs>
      </w:pPr>
    </w:p>
    <w:p w14:paraId="3283F47F" w14:textId="0B477665" w:rsidR="00F970D5" w:rsidRDefault="00F970D5" w:rsidP="00BE1B2B">
      <w:pPr>
        <w:tabs>
          <w:tab w:val="left" w:pos="2160"/>
        </w:tabs>
      </w:pPr>
    </w:p>
    <w:p w14:paraId="4F95B464" w14:textId="77777777" w:rsidR="00F970D5" w:rsidRPr="00BE1B2B" w:rsidRDefault="00F970D5" w:rsidP="00BE1B2B">
      <w:pPr>
        <w:tabs>
          <w:tab w:val="left" w:pos="2160"/>
        </w:tabs>
      </w:pPr>
    </w:p>
    <w:sectPr w:rsidR="00F970D5" w:rsidRPr="00BE1B2B" w:rsidSect="0071146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864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F562AE" w14:textId="77777777" w:rsidR="00C6621E" w:rsidRDefault="00C6621E">
      <w:r>
        <w:separator/>
      </w:r>
    </w:p>
  </w:endnote>
  <w:endnote w:type="continuationSeparator" w:id="0">
    <w:p w14:paraId="1F0C35F0" w14:textId="77777777" w:rsidR="00C6621E" w:rsidRDefault="00C662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5FB90D" w14:textId="77777777" w:rsidR="0006066F" w:rsidRDefault="0006066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7F5D2933" w:rsidR="002903D8" w:rsidRPr="002F20FC" w:rsidRDefault="002F20FC" w:rsidP="002F20FC">
    <w:pPr>
      <w:pStyle w:val="Footer"/>
      <w:tabs>
        <w:tab w:val="clear" w:pos="4320"/>
      </w:tabs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A30B69" w14:textId="23D6CE12" w:rsidR="009408DC" w:rsidRPr="002F20FC" w:rsidRDefault="002F20FC" w:rsidP="0006066F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5F029F" w14:textId="77777777" w:rsidR="00C6621E" w:rsidRDefault="00C6621E">
      <w:r>
        <w:separator/>
      </w:r>
    </w:p>
  </w:footnote>
  <w:footnote w:type="continuationSeparator" w:id="0">
    <w:p w14:paraId="4BEEF152" w14:textId="77777777" w:rsidR="00C6621E" w:rsidRDefault="00C662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1BDED0" w14:textId="77777777" w:rsidR="0006066F" w:rsidRDefault="0006066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146150" w14:textId="77777777" w:rsidR="0006066F" w:rsidRDefault="0006066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543A2D8" w:rsidR="009408DC" w:rsidRDefault="00F25FC5" w:rsidP="00EC3C24">
    <w:pPr>
      <w:pStyle w:val="Header"/>
      <w:ind w:left="-270"/>
    </w:pPr>
    <w:r w:rsidRPr="00F25FC5">
      <w:rPr>
        <w:noProof/>
      </w:rPr>
      <mc:AlternateContent>
        <mc:Choice Requires="wps">
          <w:drawing>
            <wp:anchor distT="0" distB="0" distL="114300" distR="114300" simplePos="0" relativeHeight="251662336" behindDoc="0" locked="1" layoutInCell="1" allowOverlap="1" wp14:anchorId="47E0947A" wp14:editId="062D2FB7">
              <wp:simplePos x="0" y="0"/>
              <wp:positionH relativeFrom="margin">
                <wp:posOffset>4724400</wp:posOffset>
              </wp:positionH>
              <wp:positionV relativeFrom="topMargin">
                <wp:posOffset>504825</wp:posOffset>
              </wp:positionV>
              <wp:extent cx="14001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53" y="21442"/>
                  <wp:lineTo x="21453" y="0"/>
                  <wp:lineTo x="0" y="0"/>
                </wp:wrapPolygon>
              </wp:wrapTight>
              <wp:docPr id="1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1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77E8F7" w14:textId="77777777" w:rsidR="00C82003" w:rsidRPr="00E20E3A" w:rsidRDefault="00C82003" w:rsidP="00C82003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 Architecture</w:t>
                          </w:r>
                          <w:r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7930FF5A" w14:textId="77777777" w:rsidR="00C82003" w:rsidRPr="00E20E3A" w:rsidRDefault="00C82003" w:rsidP="00C82003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  <w:t>139 Sibley Hall</w:t>
                          </w:r>
                        </w:p>
                        <w:p w14:paraId="67C125AA" w14:textId="77777777" w:rsidR="00C82003" w:rsidRPr="00E20E3A" w:rsidRDefault="00C82003" w:rsidP="00C82003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77CEE244" w14:textId="77777777" w:rsidR="00C82003" w:rsidRPr="00E20E3A" w:rsidRDefault="00C82003" w:rsidP="00C82003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255-5236</w:t>
                          </w:r>
                        </w:p>
                        <w:p w14:paraId="52F0C789" w14:textId="4E64AADB" w:rsidR="00F25FC5" w:rsidRPr="00C82003" w:rsidRDefault="00C82003" w:rsidP="00F25FC5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cuarch@cornell.edu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E0947A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left:0;text-align:left;margin-left:372pt;margin-top:39.75pt;width:110.25pt;height:102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" filled="f" stroked="f">
              <v:textbox inset="0,0,0,0">
                <w:txbxContent>
                  <w:p w14:paraId="1E77E8F7" w14:textId="77777777" w:rsidR="00C82003" w:rsidRPr="00E20E3A" w:rsidRDefault="00C82003" w:rsidP="00C82003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 Architecture</w:t>
                    </w:r>
                    <w:r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7930FF5A" w14:textId="77777777" w:rsidR="00C82003" w:rsidRPr="00E20E3A" w:rsidRDefault="00C82003" w:rsidP="00C82003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  <w:t>139 Sibley Hall</w:t>
                    </w:r>
                  </w:p>
                  <w:p w14:paraId="67C125AA" w14:textId="77777777" w:rsidR="00C82003" w:rsidRPr="00E20E3A" w:rsidRDefault="00C82003" w:rsidP="00C82003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77CEE244" w14:textId="77777777" w:rsidR="00C82003" w:rsidRPr="00E20E3A" w:rsidRDefault="00C82003" w:rsidP="00C82003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255-5236</w:t>
                    </w:r>
                  </w:p>
                  <w:p w14:paraId="52F0C789" w14:textId="4E64AADB" w:rsidR="00F25FC5" w:rsidRPr="00C82003" w:rsidRDefault="00C82003" w:rsidP="00F25FC5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cuarch@cornell.edu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  <w:r w:rsidRPr="00F25FC5">
      <w:rPr>
        <w:noProof/>
      </w:rPr>
      <w:drawing>
        <wp:anchor distT="0" distB="0" distL="114300" distR="114300" simplePos="0" relativeHeight="251663360" behindDoc="0" locked="0" layoutInCell="1" allowOverlap="1" wp14:anchorId="3FF1E2F1" wp14:editId="733BE7D2">
          <wp:simplePos x="0" y="0"/>
          <wp:positionH relativeFrom="margin">
            <wp:posOffset>-9525</wp:posOffset>
          </wp:positionH>
          <wp:positionV relativeFrom="paragraph">
            <wp:posOffset>-635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C7C68"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04887911">
    <w:abstractNumId w:val="1"/>
  </w:num>
  <w:num w:numId="2" w16cid:durableId="13649415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41C7C"/>
    <w:rsid w:val="0006066F"/>
    <w:rsid w:val="0007765A"/>
    <w:rsid w:val="00113E06"/>
    <w:rsid w:val="00134A36"/>
    <w:rsid w:val="00174082"/>
    <w:rsid w:val="001E76BA"/>
    <w:rsid w:val="00215006"/>
    <w:rsid w:val="002256D8"/>
    <w:rsid w:val="002903D8"/>
    <w:rsid w:val="002A6561"/>
    <w:rsid w:val="002C14D0"/>
    <w:rsid w:val="002F20FC"/>
    <w:rsid w:val="00314341"/>
    <w:rsid w:val="003207F5"/>
    <w:rsid w:val="00340015"/>
    <w:rsid w:val="004007EA"/>
    <w:rsid w:val="004165DE"/>
    <w:rsid w:val="00421BA9"/>
    <w:rsid w:val="00443B36"/>
    <w:rsid w:val="004463A4"/>
    <w:rsid w:val="004C0877"/>
    <w:rsid w:val="004C7C68"/>
    <w:rsid w:val="004D0628"/>
    <w:rsid w:val="004E198D"/>
    <w:rsid w:val="004F7CC9"/>
    <w:rsid w:val="00504B70"/>
    <w:rsid w:val="00510CC5"/>
    <w:rsid w:val="005542CE"/>
    <w:rsid w:val="005A746A"/>
    <w:rsid w:val="005F2A7F"/>
    <w:rsid w:val="00603489"/>
    <w:rsid w:val="00623069"/>
    <w:rsid w:val="0066178D"/>
    <w:rsid w:val="006634D2"/>
    <w:rsid w:val="00684B71"/>
    <w:rsid w:val="006C2EDF"/>
    <w:rsid w:val="006C47D6"/>
    <w:rsid w:val="006D0F8A"/>
    <w:rsid w:val="006D1DAF"/>
    <w:rsid w:val="006E46CB"/>
    <w:rsid w:val="00700682"/>
    <w:rsid w:val="0070785A"/>
    <w:rsid w:val="0071146A"/>
    <w:rsid w:val="007570DE"/>
    <w:rsid w:val="007843B3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70B25"/>
    <w:rsid w:val="009964AB"/>
    <w:rsid w:val="00A32031"/>
    <w:rsid w:val="00AA115A"/>
    <w:rsid w:val="00AA2C8B"/>
    <w:rsid w:val="00AA366B"/>
    <w:rsid w:val="00AF6369"/>
    <w:rsid w:val="00B104A5"/>
    <w:rsid w:val="00BA5FB3"/>
    <w:rsid w:val="00BB6536"/>
    <w:rsid w:val="00BE06AE"/>
    <w:rsid w:val="00BE1B2B"/>
    <w:rsid w:val="00BF15DE"/>
    <w:rsid w:val="00C32655"/>
    <w:rsid w:val="00C62024"/>
    <w:rsid w:val="00C6621E"/>
    <w:rsid w:val="00C82003"/>
    <w:rsid w:val="00C86117"/>
    <w:rsid w:val="00C96661"/>
    <w:rsid w:val="00CC5496"/>
    <w:rsid w:val="00CC6DF7"/>
    <w:rsid w:val="00CF32BE"/>
    <w:rsid w:val="00D07456"/>
    <w:rsid w:val="00D12F94"/>
    <w:rsid w:val="00D3768D"/>
    <w:rsid w:val="00D61731"/>
    <w:rsid w:val="00D6292C"/>
    <w:rsid w:val="00DB6C1F"/>
    <w:rsid w:val="00DC51DD"/>
    <w:rsid w:val="00DD2310"/>
    <w:rsid w:val="00E133BD"/>
    <w:rsid w:val="00E31D0D"/>
    <w:rsid w:val="00E52AA3"/>
    <w:rsid w:val="00E70EED"/>
    <w:rsid w:val="00E81216"/>
    <w:rsid w:val="00E83DD5"/>
    <w:rsid w:val="00EC3C24"/>
    <w:rsid w:val="00EF2687"/>
    <w:rsid w:val="00F2172B"/>
    <w:rsid w:val="00F25FC5"/>
    <w:rsid w:val="00F27240"/>
    <w:rsid w:val="00F95ABE"/>
    <w:rsid w:val="00F970D5"/>
    <w:rsid w:val="00FB618F"/>
    <w:rsid w:val="00FD5537"/>
    <w:rsid w:val="00FE3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styleId="Hyperlink">
    <w:name w:val="Hyperlink"/>
    <w:basedOn w:val="DefaultParagraphFont"/>
    <w:uiPriority w:val="99"/>
    <w:unhideWhenUsed/>
    <w:rsid w:val="0071146A"/>
    <w:rPr>
      <w:color w:val="0000FF" w:themeColor="hyperlink"/>
      <w:u w:val="single"/>
    </w:rPr>
  </w:style>
  <w:style w:type="character" w:customStyle="1" w:styleId="FooterChar">
    <w:name w:val="Footer Char"/>
    <w:basedOn w:val="DefaultParagraphFont"/>
    <w:link w:val="Footer"/>
    <w:semiHidden/>
    <w:rsid w:val="00215006"/>
  </w:style>
  <w:style w:type="character" w:customStyle="1" w:styleId="apple-converted-space">
    <w:name w:val="apple-converted-space"/>
    <w:basedOn w:val="DefaultParagraphFont"/>
    <w:rsid w:val="002150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3</TotalTime>
  <Pages>3</Pages>
  <Words>608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4066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7</cp:revision>
  <cp:lastPrinted>2019-07-16T14:48:00Z</cp:lastPrinted>
  <dcterms:created xsi:type="dcterms:W3CDTF">2022-04-05T16:29:00Z</dcterms:created>
  <dcterms:modified xsi:type="dcterms:W3CDTF">2025-05-20T20:25:00Z</dcterms:modified>
</cp:coreProperties>
</file>